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8C69C" w14:textId="77777777" w:rsidR="00F474BB" w:rsidRPr="00F474BB" w:rsidRDefault="00637BE8" w:rsidP="00F474BB">
      <w:pPr>
        <w:pStyle w:val="NormalWeb"/>
        <w:shd w:val="clear" w:color="auto" w:fill="FFFFFF"/>
        <w:spacing w:before="0" w:beforeAutospacing="0" w:after="225" w:afterAutospacing="0"/>
        <w:jc w:val="both"/>
        <w:rPr>
          <w:rFonts w:ascii="Open Sans" w:hAnsi="Open Sans" w:cs="Open Sans"/>
          <w:color w:val="000000"/>
          <w:sz w:val="20"/>
          <w:szCs w:val="20"/>
        </w:rPr>
        <w:sectPr w:rsidR="00F474BB" w:rsidRPr="00F474BB" w:rsidSect="00F474BB">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2880"/>
          <w:cols w:space="720"/>
          <w:docGrid w:linePitch="360"/>
        </w:sectPr>
      </w:pPr>
      <w:r>
        <w:rPr>
          <w:rFonts w:ascii="Open Sans Light" w:hAnsi="Open Sans Light" w:cs="Open Sans Light"/>
          <w:noProof/>
          <w:sz w:val="19"/>
          <w:szCs w:val="19"/>
        </w:rPr>
        <mc:AlternateContent>
          <mc:Choice Requires="wps">
            <w:drawing>
              <wp:anchor distT="0" distB="0" distL="114300" distR="114300" simplePos="0" relativeHeight="251662336" behindDoc="0" locked="0" layoutInCell="1" allowOverlap="1" wp14:anchorId="65B4153D" wp14:editId="489FAE96">
                <wp:simplePos x="0" y="0"/>
                <wp:positionH relativeFrom="column">
                  <wp:posOffset>50800</wp:posOffset>
                </wp:positionH>
                <wp:positionV relativeFrom="paragraph">
                  <wp:posOffset>-152400</wp:posOffset>
                </wp:positionV>
                <wp:extent cx="4318000" cy="84582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4318000" cy="8458200"/>
                        </a:xfrm>
                        <a:prstGeom prst="rect">
                          <a:avLst/>
                        </a:prstGeom>
                        <a:solidFill>
                          <a:schemeClr val="lt1"/>
                        </a:solidFill>
                        <a:ln w="6350">
                          <a:noFill/>
                        </a:ln>
                      </wps:spPr>
                      <wps:txbx id="1">
                        <w:txbxContent>
                          <w:p w14:paraId="15D0F6DF" w14:textId="77777777" w:rsidR="00637BE8" w:rsidRDefault="00637BE8" w:rsidP="00637BE8">
                            <w:pPr>
                              <w:pStyle w:val="NormalWeb"/>
                              <w:shd w:val="clear" w:color="auto" w:fill="FFFFFF"/>
                              <w:spacing w:before="0" w:beforeAutospacing="0" w:after="225" w:afterAutospacing="0"/>
                              <w:jc w:val="right"/>
                              <w:rPr>
                                <w:rFonts w:ascii="Open Sans" w:hAnsi="Open Sans" w:cs="Open Sans"/>
                                <w:color w:val="000000"/>
                                <w:sz w:val="20"/>
                                <w:szCs w:val="20"/>
                              </w:rPr>
                            </w:pPr>
                            <w:r w:rsidRPr="00F474BB">
                              <w:rPr>
                                <w:rFonts w:ascii="Open Sans" w:hAnsi="Open Sans" w:cs="Open Sans"/>
                                <w:color w:val="000000"/>
                                <w:sz w:val="20"/>
                                <w:szCs w:val="20"/>
                              </w:rPr>
                              <w:t>Lorem ipsum dolor</w:t>
                            </w:r>
                          </w:p>
                          <w:p w14:paraId="0C9B7752"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433D4201"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201A0991"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Lorem ipsum dolor</w:t>
                            </w:r>
                            <w:r>
                              <w:rPr>
                                <w:rFonts w:ascii="Open Sans" w:hAnsi="Open Sans" w:cs="Open Sans"/>
                                <w:color w:val="000000"/>
                                <w:sz w:val="20"/>
                                <w:szCs w:val="20"/>
                              </w:rPr>
                              <w:t>,</w:t>
                            </w:r>
                          </w:p>
                          <w:p w14:paraId="21EDB40E" w14:textId="77777777" w:rsidR="00637BE8" w:rsidRPr="00F474BB"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Lorem ipsum dolor sit amet, consectetur adipiscing elit. Nunc et ligula vel elit dapibus vulputate quis vel enim. Mauris sagittis commodo nisl, non eleifend urna pharetra a. Morbi volutpat quis justo sed convallis. Aliquam erat volutpat. Mauris ornare laoreet sapien ut faucibus. Donec laoreet fermentum magna sit amet ultricies. Sed ante odio, aliquam iaculis lectus eget, pellentesque tempor erat. Curabitur nec dui sem. Nunc molestie egestas tincidunt. Praesent consectetur consequat quam, eu elementum tellus. Morbi vestibulum justo eget tellus vulputate elementum. Proin ut ultricies eros. Curabitur aliquet lectus vel mi porttitor vulputate. Vestibulum sed lacinia est. Proin felis felis, blandit eget risus sit amet, lobortis suscipit lorem. Proin vitae scelerisque lacus, non vulputate massa.</w:t>
                            </w:r>
                          </w:p>
                          <w:p w14:paraId="37212F4A" w14:textId="77777777" w:rsidR="00637BE8" w:rsidRPr="00F474BB"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Phasellus placerat purus vel nibh auctor, vel dapibus augue mattis. Pellentesque congue imperdiet orci, eu porta massa interdum nec. Sed quam mi, lacinia sit amet ultrices in, tristique ac orci. Mauris et nulla sed ipsum cursus rutrum. Integer condimentum tempor nisl, a faucibus magna cursus eget. In congue dignissim dui, ac accumsan neque sodales et. Ut mattis blandit tellus in posuere. Praesent at nisl dignissim, feugiat tortor ultricies, pulvinar mauris. Quisque eget sagittis enim, in cursus sem. Curabitur aliquam magna nec sodales rhoncus. Morbi volutpat lorem ullamcorper porta auctor.</w:t>
                            </w:r>
                          </w:p>
                          <w:p w14:paraId="0F1FF830"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5880F5CB"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66625AF7"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664896FC"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09D538E9"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53F503AE"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799B1D86"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4EC88C6C"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7EBFF70D"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w:t>
                            </w:r>
                          </w:p>
                          <w:p w14:paraId="2575BC8A" w14:textId="77777777" w:rsidR="00637BE8" w:rsidRPr="00F474BB"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30CEB5B4" w14:textId="77777777" w:rsidR="00637BE8" w:rsidRPr="00F474BB" w:rsidRDefault="00637BE8" w:rsidP="00637BE8">
                            <w:pPr>
                              <w:rPr>
                                <w:sz w:val="20"/>
                                <w:szCs w:val="20"/>
                              </w:rPr>
                            </w:pPr>
                          </w:p>
                          <w:p w14:paraId="051D7D61" w14:textId="77777777" w:rsidR="00637BE8" w:rsidRDefault="00637BE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5B4153D" id="_x0000_t202" coordsize="21600,21600" o:spt="202" path="m,l,21600r21600,l21600,xe">
                <v:stroke joinstyle="miter"/>
                <v:path gradientshapeok="t" o:connecttype="rect"/>
              </v:shapetype>
              <v:shape id="Text Box 35" o:spid="_x0000_s1026" type="#_x0000_t202" style="position:absolute;left:0;text-align:left;margin-left:4pt;margin-top:-12pt;width:340pt;height:666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" fillcolor="white [3201]" stroked="f" strokeweight=".5pt">
                <v:textbox style="mso-next-textbox:#Text Box 34">
                  <w:txbxContent>
                    <w:p w14:paraId="15D0F6DF" w14:textId="77777777" w:rsidR="00637BE8" w:rsidRDefault="00637BE8" w:rsidP="00637BE8">
                      <w:pPr>
                        <w:pStyle w:val="NormalWeb"/>
                        <w:shd w:val="clear" w:color="auto" w:fill="FFFFFF"/>
                        <w:spacing w:before="0" w:beforeAutospacing="0" w:after="225" w:afterAutospacing="0"/>
                        <w:jc w:val="right"/>
                        <w:rPr>
                          <w:rFonts w:ascii="Open Sans" w:hAnsi="Open Sans" w:cs="Open Sans"/>
                          <w:color w:val="000000"/>
                          <w:sz w:val="20"/>
                          <w:szCs w:val="20"/>
                        </w:rPr>
                      </w:pPr>
                      <w:r w:rsidRPr="00F474BB">
                        <w:rPr>
                          <w:rFonts w:ascii="Open Sans" w:hAnsi="Open Sans" w:cs="Open Sans"/>
                          <w:color w:val="000000"/>
                          <w:sz w:val="20"/>
                          <w:szCs w:val="20"/>
                        </w:rPr>
                        <w:t>Lorem ipsum dolor</w:t>
                      </w:r>
                    </w:p>
                    <w:p w14:paraId="0C9B7752"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433D4201"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201A0991"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Lorem ipsum dolor</w:t>
                      </w:r>
                      <w:r>
                        <w:rPr>
                          <w:rFonts w:ascii="Open Sans" w:hAnsi="Open Sans" w:cs="Open Sans"/>
                          <w:color w:val="000000"/>
                          <w:sz w:val="20"/>
                          <w:szCs w:val="20"/>
                        </w:rPr>
                        <w:t>,</w:t>
                      </w:r>
                    </w:p>
                    <w:p w14:paraId="21EDB40E" w14:textId="77777777" w:rsidR="00637BE8" w:rsidRPr="00F474BB"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Lorem ipsum dolor sit amet, consectetur adipiscing elit. Nunc et ligula vel elit dapibus vulputate quis vel enim. Mauris sagittis commodo nisl, non eleifend urna pharetra a. Morbi volutpat quis justo sed convallis. Aliquam erat volutpat. Mauris ornare laoreet sapien ut faucibus. Donec laoreet fermentum magna sit amet ultricies. Sed ante odio, aliquam iaculis lectus eget, pellentesque tempor erat. Curabitur nec dui sem. Nunc molestie egestas tincidunt. Praesent consectetur consequat quam, eu elementum tellus. Morbi vestibulum justo eget tellus vulputate elementum. Proin ut ultricies eros. Curabitur aliquet lectus vel mi porttitor vulputate. Vestibulum sed lacinia est. Proin felis felis, blandit eget risus sit amet, lobortis suscipit lorem. Proin vitae scelerisque lacus, non vulputate massa.</w:t>
                      </w:r>
                    </w:p>
                    <w:p w14:paraId="37212F4A" w14:textId="77777777" w:rsidR="00637BE8" w:rsidRPr="00F474BB"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Phasellus placerat purus vel nibh auctor, vel dapibus augue mattis. Pellentesque congue imperdiet orci, eu porta massa interdum nec. Sed quam mi, lacinia sit amet ultrices in, tristique ac orci. Mauris et nulla sed ipsum cursus rutrum. Integer condimentum tempor nisl, a faucibus magna cursus eget. In congue dignissim dui, ac accumsan neque sodales et. Ut mattis blandit tellus in posuere. Praesent at nisl dignissim, feugiat tortor ultricies, pulvinar mauris. Quisque eget sagittis enim, in cursus sem. Curabitur aliquam magna nec sodales rhoncus. Morbi volutpat lorem ullamcorper porta auctor.</w:t>
                      </w:r>
                    </w:p>
                    <w:p w14:paraId="0F1FF830"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5880F5CB"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66625AF7"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664896FC"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09D538E9"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53F503AE"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 velit et aliquet malesuada, lectus dui lobortis massa, in mollis nisl tortor quis ex. In et tincidunt diam. Aliquam ullamcorper est diam, eget placerat ante volutpat nec. Ut id arcu vel massa tincidunt luctus ut rutrum ligula. Morbi feugiat, dolor nec interdum consequat, mauris dui tristique justo, eu vestibulum diam mi id ipsum. Maecenas in quam nec velit facilisis suscipit et non ante. Nullam molestie tellus risus, quis iaculis velit interdum ac. Integer vel enim nec nulla bibendum lacinia vitae quis libero. Mauris non nisi scelerisque, scelerisque orci sed, volutpat ipsum. tristique nisi ligula, eu pellentesque velit laoreet et.</w:t>
                      </w:r>
                    </w:p>
                    <w:p w14:paraId="799B1D86"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4EC88C6C"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7EBFF70D" w14:textId="77777777" w:rsidR="00637BE8"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r w:rsidRPr="00F474BB">
                        <w:rPr>
                          <w:rFonts w:ascii="Open Sans" w:hAnsi="Open Sans" w:cs="Open Sans"/>
                          <w:color w:val="000000"/>
                          <w:sz w:val="20"/>
                          <w:szCs w:val="20"/>
                        </w:rPr>
                        <w:t>Vestibulum fermentum</w:t>
                      </w:r>
                    </w:p>
                    <w:p w14:paraId="2575BC8A" w14:textId="77777777" w:rsidR="00637BE8" w:rsidRPr="00F474BB" w:rsidRDefault="00637BE8" w:rsidP="00637BE8">
                      <w:pPr>
                        <w:pStyle w:val="NormalWeb"/>
                        <w:shd w:val="clear" w:color="auto" w:fill="FFFFFF"/>
                        <w:spacing w:before="0" w:beforeAutospacing="0" w:after="225" w:afterAutospacing="0"/>
                        <w:jc w:val="both"/>
                        <w:rPr>
                          <w:rFonts w:ascii="Open Sans" w:hAnsi="Open Sans" w:cs="Open Sans"/>
                          <w:color w:val="000000"/>
                          <w:sz w:val="20"/>
                          <w:szCs w:val="20"/>
                        </w:rPr>
                      </w:pPr>
                    </w:p>
                    <w:p w14:paraId="30CEB5B4" w14:textId="77777777" w:rsidR="00637BE8" w:rsidRPr="00F474BB" w:rsidRDefault="00637BE8" w:rsidP="00637BE8">
                      <w:pPr>
                        <w:rPr>
                          <w:sz w:val="20"/>
                          <w:szCs w:val="20"/>
                        </w:rPr>
                      </w:pPr>
                    </w:p>
                    <w:p w14:paraId="051D7D61" w14:textId="77777777" w:rsidR="00637BE8" w:rsidRDefault="00637BE8"/>
                  </w:txbxContent>
                </v:textbox>
              </v:shape>
            </w:pict>
          </mc:Fallback>
        </mc:AlternateContent>
      </w:r>
      <w:r w:rsidR="00F474BB" w:rsidRPr="00F474BB">
        <w:rPr>
          <w:rFonts w:ascii="Open Sans Light" w:hAnsi="Open Sans Light" w:cs="Open Sans Light"/>
          <w:noProof/>
          <w:sz w:val="19"/>
          <w:szCs w:val="19"/>
        </w:rPr>
        <w:drawing>
          <wp:anchor distT="0" distB="0" distL="114300" distR="114300" simplePos="0" relativeHeight="251658240" behindDoc="1" locked="1" layoutInCell="1" allowOverlap="1" wp14:anchorId="30F979C6" wp14:editId="228B5F22">
            <wp:simplePos x="0" y="0"/>
            <wp:positionH relativeFrom="column">
              <wp:posOffset>-2743200</wp:posOffset>
            </wp:positionH>
            <wp:positionV relativeFrom="page">
              <wp:posOffset>0</wp:posOffset>
            </wp:positionV>
            <wp:extent cx="7772400" cy="100584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anchor>
        </w:drawing>
      </w:r>
    </w:p>
    <w:p w14:paraId="21E83E8B" w14:textId="77777777" w:rsidR="00F474BB" w:rsidRPr="00F474BB" w:rsidRDefault="00582FB2" w:rsidP="00F474BB">
      <w:pPr>
        <w:rPr>
          <w:rFonts w:ascii="Open Sans" w:hAnsi="Open Sans" w:cs="Open Sans"/>
          <w:sz w:val="20"/>
          <w:szCs w:val="20"/>
        </w:rPr>
      </w:pPr>
      <w:r w:rsidRPr="00F474BB">
        <w:rPr>
          <w:rFonts w:ascii="Open Sans Light" w:hAnsi="Open Sans Light" w:cs="Open Sans Light"/>
          <w:noProof/>
          <w:sz w:val="19"/>
          <w:szCs w:val="19"/>
        </w:rPr>
        <w:lastRenderedPageBreak/>
        <w:drawing>
          <wp:anchor distT="0" distB="0" distL="114300" distR="114300" simplePos="0" relativeHeight="251657215" behindDoc="1" locked="1" layoutInCell="1" allowOverlap="1" wp14:anchorId="308480C7" wp14:editId="7A308E5E">
            <wp:simplePos x="0" y="0"/>
            <wp:positionH relativeFrom="column">
              <wp:posOffset>-905510</wp:posOffset>
            </wp:positionH>
            <wp:positionV relativeFrom="page">
              <wp:posOffset>0</wp:posOffset>
            </wp:positionV>
            <wp:extent cx="7772400" cy="1005840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anchor>
        </w:drawing>
      </w:r>
      <w:r w:rsidR="00637BE8">
        <w:rPr>
          <w:rFonts w:ascii="Open Sans" w:hAnsi="Open Sans" w:cs="Open Sans"/>
          <w:noProof/>
          <w:color w:val="000000"/>
          <w:sz w:val="20"/>
          <w:szCs w:val="20"/>
        </w:rPr>
        <mc:AlternateContent>
          <mc:Choice Requires="wps">
            <w:drawing>
              <wp:anchor distT="0" distB="0" distL="114300" distR="114300" simplePos="0" relativeHeight="251661312" behindDoc="0" locked="0" layoutInCell="1" allowOverlap="1" wp14:anchorId="36FC848C" wp14:editId="1075AF60">
                <wp:simplePos x="0" y="0"/>
                <wp:positionH relativeFrom="column">
                  <wp:posOffset>1879600</wp:posOffset>
                </wp:positionH>
                <wp:positionV relativeFrom="paragraph">
                  <wp:posOffset>-152400</wp:posOffset>
                </wp:positionV>
                <wp:extent cx="4343400" cy="8522208"/>
                <wp:effectExtent l="0" t="0" r="0" b="0"/>
                <wp:wrapNone/>
                <wp:docPr id="34" name="Text Box 34"/>
                <wp:cNvGraphicFramePr/>
                <a:graphic xmlns:a="http://schemas.openxmlformats.org/drawingml/2006/main">
                  <a:graphicData uri="http://schemas.microsoft.com/office/word/2010/wordprocessingShape">
                    <wps:wsp>
                      <wps:cNvSpPr txBox="1"/>
                      <wps:spPr>
                        <a:xfrm>
                          <a:off x="0" y="0"/>
                          <a:ext cx="4343400" cy="8522208"/>
                        </a:xfrm>
                        <a:prstGeom prst="rect">
                          <a:avLst/>
                        </a:prstGeom>
                        <a:solidFill>
                          <a:schemeClr val="lt1"/>
                        </a:solidFill>
                        <a:ln w="6350">
                          <a:noFill/>
                        </a:ln>
                      </wps:spPr>
                      <wps:linkedTxbx id="1"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A2E69E" id="Text Box 34" o:spid="_x0000_s1027" type="#_x0000_t202" style="position:absolute;margin-left:148pt;margin-top:-12pt;width:342pt;height:671.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" fillcolor="white [3201]" stroked="f" strokeweight=".5pt">
                <v:textbox>
                  <w:txbxContent/>
                </v:textbox>
              </v:shape>
            </w:pict>
          </mc:Fallback>
        </mc:AlternateContent>
      </w:r>
    </w:p>
    <w:sectPr w:rsidR="00F474BB" w:rsidRPr="00F474BB" w:rsidSect="00ED6AE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3FD1" w14:textId="77777777" w:rsidR="0001774E" w:rsidRDefault="0001774E" w:rsidP="00ED6AE8">
      <w:r>
        <w:separator/>
      </w:r>
    </w:p>
  </w:endnote>
  <w:endnote w:type="continuationSeparator" w:id="0">
    <w:p w14:paraId="3EAA301D" w14:textId="77777777" w:rsidR="0001774E" w:rsidRDefault="0001774E" w:rsidP="00ED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81CA4" w14:textId="77777777" w:rsidR="00ED6AE8" w:rsidRDefault="00ED6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5359B" w14:textId="77777777" w:rsidR="00ED6AE8" w:rsidRDefault="00ED6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6A727" w14:textId="77777777" w:rsidR="00ED6AE8" w:rsidRDefault="00ED6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8C62" w14:textId="77777777" w:rsidR="0001774E" w:rsidRDefault="0001774E" w:rsidP="00ED6AE8">
      <w:r>
        <w:separator/>
      </w:r>
    </w:p>
  </w:footnote>
  <w:footnote w:type="continuationSeparator" w:id="0">
    <w:p w14:paraId="3EF3A7C9" w14:textId="77777777" w:rsidR="0001774E" w:rsidRDefault="0001774E" w:rsidP="00ED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8A377" w14:textId="77777777" w:rsidR="00ED6AE8" w:rsidRDefault="0001774E">
    <w:pPr>
      <w:pStyle w:val="Header"/>
    </w:pPr>
    <w:r>
      <w:rPr>
        <w:noProof/>
      </w:rPr>
      <w:pict w14:anchorId="6CD1A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4792879" o:spid="_x0000_s1027" type="#_x0000_t75" alt="" style="position:absolute;margin-left:0;margin-top:0;width:1912.5pt;height:2475pt;z-index:-25165312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5ABE" w14:textId="77777777" w:rsidR="00ED6AE8" w:rsidRDefault="0001774E">
    <w:pPr>
      <w:pStyle w:val="Header"/>
    </w:pPr>
    <w:r>
      <w:rPr>
        <w:noProof/>
      </w:rPr>
      <w:pict w14:anchorId="3BCD8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4792880" o:spid="_x0000_s1026" type="#_x0000_t75" alt="" style="position:absolute;margin-left:0;margin-top:0;width:1912.5pt;height:2475pt;z-index:-251652096;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42D88" w14:textId="77777777" w:rsidR="00ED6AE8" w:rsidRDefault="0001774E">
    <w:pPr>
      <w:pStyle w:val="Header"/>
    </w:pPr>
    <w:r>
      <w:rPr>
        <w:noProof/>
      </w:rPr>
      <w:pict w14:anchorId="5741C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4792878" o:spid="_x0000_s1025" type="#_x0000_t75" alt="" style="position:absolute;margin-left:0;margin-top:0;width:1912.5pt;height:2475pt;z-index:-251656192;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attachedTemplate r:id="rId1"/>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B4C"/>
    <w:rsid w:val="0001774E"/>
    <w:rsid w:val="000A159B"/>
    <w:rsid w:val="000B505A"/>
    <w:rsid w:val="00113565"/>
    <w:rsid w:val="001C00BA"/>
    <w:rsid w:val="00582FB2"/>
    <w:rsid w:val="00637BE8"/>
    <w:rsid w:val="00662706"/>
    <w:rsid w:val="00693C25"/>
    <w:rsid w:val="006A1355"/>
    <w:rsid w:val="006D6B4B"/>
    <w:rsid w:val="00872F7E"/>
    <w:rsid w:val="00887B44"/>
    <w:rsid w:val="009D7608"/>
    <w:rsid w:val="00A00B4C"/>
    <w:rsid w:val="00C01017"/>
    <w:rsid w:val="00C657A2"/>
    <w:rsid w:val="00D80A6D"/>
    <w:rsid w:val="00ED6AE8"/>
    <w:rsid w:val="00F47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D7852"/>
  <w15:chartTrackingRefBased/>
  <w15:docId w15:val="{DB42C9CC-9AAB-5C4B-85B5-FC23D6CC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6AE8"/>
    <w:pPr>
      <w:tabs>
        <w:tab w:val="center" w:pos="4680"/>
        <w:tab w:val="right" w:pos="9360"/>
      </w:tabs>
    </w:pPr>
  </w:style>
  <w:style w:type="character" w:customStyle="1" w:styleId="HeaderChar">
    <w:name w:val="Header Char"/>
    <w:basedOn w:val="DefaultParagraphFont"/>
    <w:link w:val="Header"/>
    <w:uiPriority w:val="99"/>
    <w:rsid w:val="00ED6AE8"/>
  </w:style>
  <w:style w:type="paragraph" w:styleId="Footer">
    <w:name w:val="footer"/>
    <w:basedOn w:val="Normal"/>
    <w:link w:val="FooterChar"/>
    <w:uiPriority w:val="99"/>
    <w:unhideWhenUsed/>
    <w:rsid w:val="00ED6AE8"/>
    <w:pPr>
      <w:tabs>
        <w:tab w:val="center" w:pos="4680"/>
        <w:tab w:val="right" w:pos="9360"/>
      </w:tabs>
    </w:pPr>
  </w:style>
  <w:style w:type="character" w:customStyle="1" w:styleId="FooterChar">
    <w:name w:val="Footer Char"/>
    <w:basedOn w:val="DefaultParagraphFont"/>
    <w:link w:val="Footer"/>
    <w:uiPriority w:val="99"/>
    <w:rsid w:val="00ED6AE8"/>
  </w:style>
  <w:style w:type="paragraph" w:styleId="BalloonText">
    <w:name w:val="Balloon Text"/>
    <w:basedOn w:val="Normal"/>
    <w:link w:val="BalloonTextChar"/>
    <w:uiPriority w:val="99"/>
    <w:semiHidden/>
    <w:unhideWhenUsed/>
    <w:rsid w:val="00ED6AE8"/>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ED6AE8"/>
    <w:rPr>
      <w:rFonts w:ascii="Times New Roman" w:hAnsi="Times New Roman"/>
      <w:sz w:val="18"/>
      <w:szCs w:val="18"/>
    </w:rPr>
  </w:style>
  <w:style w:type="paragraph" w:styleId="NormalWeb">
    <w:name w:val="Normal (Web)"/>
    <w:basedOn w:val="Normal"/>
    <w:uiPriority w:val="99"/>
    <w:unhideWhenUsed/>
    <w:rsid w:val="00F474BB"/>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59968">
      <w:bodyDiv w:val="1"/>
      <w:marLeft w:val="0"/>
      <w:marRight w:val="0"/>
      <w:marTop w:val="0"/>
      <w:marBottom w:val="0"/>
      <w:divBdr>
        <w:top w:val="none" w:sz="0" w:space="0" w:color="auto"/>
        <w:left w:val="none" w:sz="0" w:space="0" w:color="auto"/>
        <w:bottom w:val="none" w:sz="0" w:space="0" w:color="auto"/>
        <w:right w:val="none" w:sz="0" w:space="0" w:color="auto"/>
      </w:divBdr>
      <w:divsChild>
        <w:div w:id="836841893">
          <w:marLeft w:val="0"/>
          <w:marRight w:val="0"/>
          <w:marTop w:val="0"/>
          <w:marBottom w:val="0"/>
          <w:divBdr>
            <w:top w:val="none" w:sz="0" w:space="0" w:color="auto"/>
            <w:left w:val="none" w:sz="0" w:space="0" w:color="auto"/>
            <w:bottom w:val="none" w:sz="0" w:space="0" w:color="auto"/>
            <w:right w:val="none" w:sz="0" w:space="0" w:color="auto"/>
          </w:divBdr>
          <w:divsChild>
            <w:div w:id="163787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744944">
      <w:bodyDiv w:val="1"/>
      <w:marLeft w:val="0"/>
      <w:marRight w:val="0"/>
      <w:marTop w:val="0"/>
      <w:marBottom w:val="0"/>
      <w:divBdr>
        <w:top w:val="none" w:sz="0" w:space="0" w:color="auto"/>
        <w:left w:val="none" w:sz="0" w:space="0" w:color="auto"/>
        <w:bottom w:val="none" w:sz="0" w:space="0" w:color="auto"/>
        <w:right w:val="none" w:sz="0" w:space="0" w:color="auto"/>
      </w:divBdr>
    </w:div>
    <w:div w:id="1126388039">
      <w:bodyDiv w:val="1"/>
      <w:marLeft w:val="0"/>
      <w:marRight w:val="0"/>
      <w:marTop w:val="0"/>
      <w:marBottom w:val="0"/>
      <w:divBdr>
        <w:top w:val="none" w:sz="0" w:space="0" w:color="auto"/>
        <w:left w:val="none" w:sz="0" w:space="0" w:color="auto"/>
        <w:bottom w:val="none" w:sz="0" w:space="0" w:color="auto"/>
        <w:right w:val="none" w:sz="0" w:space="0" w:color="auto"/>
      </w:divBdr>
      <w:divsChild>
        <w:div w:id="1330251588">
          <w:marLeft w:val="0"/>
          <w:marRight w:val="0"/>
          <w:marTop w:val="0"/>
          <w:marBottom w:val="0"/>
          <w:divBdr>
            <w:top w:val="none" w:sz="0" w:space="0" w:color="auto"/>
            <w:left w:val="none" w:sz="0" w:space="0" w:color="auto"/>
            <w:bottom w:val="none" w:sz="0" w:space="0" w:color="auto"/>
            <w:right w:val="none" w:sz="0" w:space="0" w:color="auto"/>
          </w:divBdr>
          <w:divsChild>
            <w:div w:id="168991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4835">
      <w:bodyDiv w:val="1"/>
      <w:marLeft w:val="0"/>
      <w:marRight w:val="0"/>
      <w:marTop w:val="0"/>
      <w:marBottom w:val="0"/>
      <w:divBdr>
        <w:top w:val="none" w:sz="0" w:space="0" w:color="auto"/>
        <w:left w:val="none" w:sz="0" w:space="0" w:color="auto"/>
        <w:bottom w:val="none" w:sz="0" w:space="0" w:color="auto"/>
        <w:right w:val="none" w:sz="0" w:space="0" w:color="auto"/>
      </w:divBdr>
    </w:div>
    <w:div w:id="1981231079">
      <w:bodyDiv w:val="1"/>
      <w:marLeft w:val="0"/>
      <w:marRight w:val="0"/>
      <w:marTop w:val="0"/>
      <w:marBottom w:val="0"/>
      <w:divBdr>
        <w:top w:val="none" w:sz="0" w:space="0" w:color="auto"/>
        <w:left w:val="none" w:sz="0" w:space="0" w:color="auto"/>
        <w:bottom w:val="none" w:sz="0" w:space="0" w:color="auto"/>
        <w:right w:val="none" w:sz="0" w:space="0" w:color="auto"/>
      </w:divBdr>
      <w:divsChild>
        <w:div w:id="1735201162">
          <w:marLeft w:val="0"/>
          <w:marRight w:val="0"/>
          <w:marTop w:val="0"/>
          <w:marBottom w:val="0"/>
          <w:divBdr>
            <w:top w:val="none" w:sz="0" w:space="0" w:color="auto"/>
            <w:left w:val="none" w:sz="0" w:space="0" w:color="auto"/>
            <w:bottom w:val="none" w:sz="0" w:space="0" w:color="auto"/>
            <w:right w:val="none" w:sz="0" w:space="0" w:color="auto"/>
          </w:divBdr>
          <w:divsChild>
            <w:div w:id="4259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ommywalker/Desktop/documents-collection-18%20October%202019/Kensington_Letterhead_Template%20-%20multi%20pa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72C26-84AF-B54C-9C59-E0D0312B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Kensington_Letterhead_Template - multi page.dotx</Template>
  <TotalTime>3</TotalTime>
  <Pages>2</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Walker</dc:creator>
  <cp:keywords/>
  <dc:description/>
  <cp:lastModifiedBy>Thomas Walker</cp:lastModifiedBy>
  <cp:revision>3</cp:revision>
  <dcterms:created xsi:type="dcterms:W3CDTF">2019-10-18T21:22:00Z</dcterms:created>
  <dcterms:modified xsi:type="dcterms:W3CDTF">2022-11-02T17:04:00Z</dcterms:modified>
</cp:coreProperties>
</file>